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59DAC" w14:textId="77777777" w:rsidR="000261C3" w:rsidRDefault="005B610E" w:rsidP="000261C3">
      <w:pPr>
        <w:pStyle w:val="NoSpacing"/>
      </w:pPr>
      <w:r>
        <w:rPr>
          <w:u w:val="single"/>
        </w:rPr>
        <w:t>William of WYKEHAM</w:t>
      </w:r>
      <w:r w:rsidR="000261C3">
        <w:t xml:space="preserve">      (fl.1400)</w:t>
      </w:r>
    </w:p>
    <w:p w14:paraId="699E91B8" w14:textId="77777777" w:rsidR="000261C3" w:rsidRDefault="000261C3" w:rsidP="000261C3">
      <w:pPr>
        <w:pStyle w:val="NoSpacing"/>
      </w:pPr>
      <w:r>
        <w:t>Bishop of Winchester.</w:t>
      </w:r>
    </w:p>
    <w:p w14:paraId="03492F91" w14:textId="77777777" w:rsidR="000261C3" w:rsidRDefault="000261C3" w:rsidP="000261C3">
      <w:pPr>
        <w:pStyle w:val="NoSpacing"/>
      </w:pPr>
    </w:p>
    <w:p w14:paraId="29B27A7C" w14:textId="77777777" w:rsidR="000261C3" w:rsidRDefault="000261C3" w:rsidP="000261C3">
      <w:pPr>
        <w:pStyle w:val="NoSpacing"/>
      </w:pPr>
    </w:p>
    <w:p w14:paraId="3F11B25A" w14:textId="77777777" w:rsidR="00FA55E0" w:rsidRDefault="00FA55E0" w:rsidP="00FA55E0">
      <w:r>
        <w:t>10 Dec.1399</w:t>
      </w:r>
      <w:r>
        <w:tab/>
        <w:t>Confirmation of letters patent granting him an inn in the parish of</w:t>
      </w:r>
    </w:p>
    <w:p w14:paraId="24F4063B" w14:textId="77777777" w:rsidR="00FA55E0" w:rsidRDefault="00FA55E0" w:rsidP="00FA55E0">
      <w:pPr>
        <w:pStyle w:val="NoSpacing"/>
      </w:pPr>
      <w:r>
        <w:tab/>
      </w:r>
      <w:r>
        <w:tab/>
        <w:t>St.Mary, Mountenhaut, London.  (C.P.R.1399-1401 p.147)</w:t>
      </w:r>
    </w:p>
    <w:p w14:paraId="409FCF9D" w14:textId="77777777" w:rsidR="000261C3" w:rsidRDefault="000261C3" w:rsidP="000261C3">
      <w:pPr>
        <w:pStyle w:val="NoSpacing"/>
      </w:pPr>
      <w:r>
        <w:t>24 Oct.1400</w:t>
      </w:r>
      <w:r>
        <w:tab/>
        <w:t>Signification to him of the election of Thomas Culverdon(a.v.) as Abbot</w:t>
      </w:r>
    </w:p>
    <w:p w14:paraId="4DEC8D21" w14:textId="56FFD116" w:rsidR="000261C3" w:rsidRDefault="000261C3" w:rsidP="000261C3">
      <w:pPr>
        <w:pStyle w:val="NoSpacing"/>
      </w:pPr>
      <w:r>
        <w:tab/>
      </w:r>
      <w:r>
        <w:tab/>
        <w:t>of Chertsey.   (C.P.R. 1399-1401 p.365)</w:t>
      </w:r>
    </w:p>
    <w:p w14:paraId="72CCAEBC" w14:textId="77777777" w:rsidR="00A112B7" w:rsidRDefault="00A112B7" w:rsidP="00A112B7">
      <w:pPr>
        <w:pStyle w:val="NoSpacing"/>
      </w:pPr>
      <w:r>
        <w:t xml:space="preserve">         1403-4</w:t>
      </w:r>
      <w:r>
        <w:tab/>
        <w:t>He was petitioned by John Andreu of Scarborough(q.v.) to grant a licence</w:t>
      </w:r>
    </w:p>
    <w:p w14:paraId="31585A8F" w14:textId="77777777" w:rsidR="00A112B7" w:rsidRDefault="00A112B7" w:rsidP="00A112B7">
      <w:pPr>
        <w:pStyle w:val="NoSpacing"/>
      </w:pPr>
      <w:r>
        <w:tab/>
      </w:r>
      <w:r>
        <w:tab/>
        <w:t xml:space="preserve">to his brother-in-law, William Reed(q.v.), to charge a ship with various </w:t>
      </w:r>
    </w:p>
    <w:p w14:paraId="2596E7F5" w14:textId="77777777" w:rsidR="00A112B7" w:rsidRDefault="00A112B7" w:rsidP="00A112B7">
      <w:pPr>
        <w:pStyle w:val="NoSpacing"/>
        <w:ind w:left="1440"/>
      </w:pPr>
      <w:r>
        <w:t>goods to go to Scotland and pay his (Andreu’s) ransom, as he and his goods had been taken by the Scots at South Shields, and he remains in prison.</w:t>
      </w:r>
    </w:p>
    <w:p w14:paraId="2F0520EB" w14:textId="338148A1" w:rsidR="00A112B7" w:rsidRDefault="00A112B7" w:rsidP="000261C3">
      <w:pPr>
        <w:pStyle w:val="NoSpacing"/>
      </w:pPr>
      <w:r>
        <w:tab/>
      </w:r>
      <w:r>
        <w:tab/>
        <w:t>(T.N.A. ref. SC 8/301/15049)</w:t>
      </w:r>
    </w:p>
    <w:p w14:paraId="06EF15B1" w14:textId="77777777" w:rsidR="000261C3" w:rsidRDefault="000261C3" w:rsidP="000261C3">
      <w:pPr>
        <w:pStyle w:val="NoSpacing"/>
      </w:pPr>
    </w:p>
    <w:p w14:paraId="681EECB9" w14:textId="4FB0F312" w:rsidR="00E47068" w:rsidRDefault="00E47068" w:rsidP="000261C3">
      <w:pPr>
        <w:pStyle w:val="NoSpacing"/>
      </w:pPr>
    </w:p>
    <w:p w14:paraId="056C715E" w14:textId="5269DD45" w:rsidR="00FA55E0" w:rsidRDefault="00FA55E0" w:rsidP="000261C3">
      <w:pPr>
        <w:pStyle w:val="NoSpacing"/>
      </w:pPr>
      <w:r>
        <w:t>16 September 2015</w:t>
      </w:r>
    </w:p>
    <w:p w14:paraId="425A70D7" w14:textId="78FF0A16" w:rsidR="00A112B7" w:rsidRPr="00C009D8" w:rsidRDefault="00A112B7" w:rsidP="000261C3">
      <w:pPr>
        <w:pStyle w:val="NoSpacing"/>
      </w:pPr>
      <w:r>
        <w:t xml:space="preserve">  2 September 2021</w:t>
      </w:r>
    </w:p>
    <w:sectPr w:rsidR="00A112B7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9A644" w14:textId="77777777" w:rsidR="000261C3" w:rsidRDefault="000261C3" w:rsidP="00920DE3">
      <w:r>
        <w:separator/>
      </w:r>
    </w:p>
  </w:endnote>
  <w:endnote w:type="continuationSeparator" w:id="0">
    <w:p w14:paraId="7442BC2B" w14:textId="77777777" w:rsidR="000261C3" w:rsidRDefault="000261C3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2770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8A69" w14:textId="77777777" w:rsidR="00C009D8" w:rsidRPr="00C009D8" w:rsidRDefault="00C009D8">
    <w:pPr>
      <w:pStyle w:val="Footer"/>
    </w:pPr>
    <w:r>
      <w:t>Copyright I.S.Rogers 9 August 2013</w:t>
    </w:r>
  </w:p>
  <w:p w14:paraId="5F3E9058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1DD3D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5D5CD" w14:textId="77777777" w:rsidR="000261C3" w:rsidRDefault="000261C3" w:rsidP="00920DE3">
      <w:r>
        <w:separator/>
      </w:r>
    </w:p>
  </w:footnote>
  <w:footnote w:type="continuationSeparator" w:id="0">
    <w:p w14:paraId="2C77A3B4" w14:textId="77777777" w:rsidR="000261C3" w:rsidRDefault="000261C3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FDF5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3C94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3D9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1C3"/>
    <w:rsid w:val="000261C3"/>
    <w:rsid w:val="00120749"/>
    <w:rsid w:val="005B610E"/>
    <w:rsid w:val="00624CAE"/>
    <w:rsid w:val="00920DE3"/>
    <w:rsid w:val="00A112B7"/>
    <w:rsid w:val="00C009D8"/>
    <w:rsid w:val="00CF53C8"/>
    <w:rsid w:val="00E47068"/>
    <w:rsid w:val="00FA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E3EEE"/>
  <w15:docId w15:val="{82AFAAAF-CCF3-4B7F-AAF3-58EDA0161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5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2015-03-17T21:22:00Z</dcterms:created>
  <dcterms:modified xsi:type="dcterms:W3CDTF">2021-09-02T11:23:00Z</dcterms:modified>
</cp:coreProperties>
</file>